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847" w:rsidRPr="00071847" w:rsidRDefault="00071847" w:rsidP="000718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1847">
        <w:rPr>
          <w:rFonts w:ascii="Times New Roman" w:hAnsi="Times New Roman" w:cs="Times New Roman"/>
          <w:sz w:val="24"/>
          <w:szCs w:val="24"/>
          <w:u w:val="single"/>
        </w:rPr>
        <w:t>Walter MARTYN</w:t>
      </w:r>
      <w:r w:rsidRPr="00071847">
        <w:rPr>
          <w:rFonts w:ascii="Times New Roman" w:hAnsi="Times New Roman" w:cs="Times New Roman"/>
          <w:sz w:val="24"/>
          <w:szCs w:val="24"/>
        </w:rPr>
        <w:t xml:space="preserve">     (fl.1462)</w:t>
      </w:r>
    </w:p>
    <w:p w:rsidR="00071847" w:rsidRPr="00071847" w:rsidRDefault="00071847" w:rsidP="000718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1847">
        <w:rPr>
          <w:rFonts w:ascii="Times New Roman" w:hAnsi="Times New Roman" w:cs="Times New Roman"/>
          <w:sz w:val="24"/>
          <w:szCs w:val="24"/>
        </w:rPr>
        <w:t>of Canterbury.</w:t>
      </w:r>
    </w:p>
    <w:p w:rsidR="00071847" w:rsidRPr="00071847" w:rsidRDefault="00071847" w:rsidP="0007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1847" w:rsidRPr="00071847" w:rsidRDefault="00071847" w:rsidP="0007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1847" w:rsidRPr="00071847" w:rsidRDefault="00071847" w:rsidP="000718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1847">
        <w:rPr>
          <w:rFonts w:ascii="Times New Roman" w:hAnsi="Times New Roman" w:cs="Times New Roman"/>
          <w:sz w:val="24"/>
          <w:szCs w:val="24"/>
        </w:rPr>
        <w:tab/>
        <w:t>1462</w:t>
      </w:r>
      <w:r w:rsidRPr="00071847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071847" w:rsidRPr="00071847" w:rsidRDefault="00071847" w:rsidP="0007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1847" w:rsidRPr="00071847" w:rsidRDefault="00071847" w:rsidP="0007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71847" w:rsidRDefault="00071847" w:rsidP="000718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1847"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DD5B8A" w:rsidRPr="000718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847" w:rsidRDefault="00071847" w:rsidP="00564E3C">
      <w:pPr>
        <w:spacing w:after="0" w:line="240" w:lineRule="auto"/>
      </w:pPr>
      <w:r>
        <w:separator/>
      </w:r>
    </w:p>
  </w:endnote>
  <w:endnote w:type="continuationSeparator" w:id="0">
    <w:p w:rsidR="00071847" w:rsidRDefault="000718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1847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847" w:rsidRDefault="00071847" w:rsidP="00564E3C">
      <w:pPr>
        <w:spacing w:after="0" w:line="240" w:lineRule="auto"/>
      </w:pPr>
      <w:r>
        <w:separator/>
      </w:r>
    </w:p>
  </w:footnote>
  <w:footnote w:type="continuationSeparator" w:id="0">
    <w:p w:rsidR="00071847" w:rsidRDefault="0007184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847"/>
    <w:rsid w:val="0007184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43396F-A7B2-46D5-8F97-B0610BD8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2015-11-13T20:37:00Z</dcterms:created>
  <dcterms:modified xsi:type="dcterms:W3CDTF">2015-11-13T20:39:00Z</dcterms:modified>
</cp:coreProperties>
</file>